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A604" w14:textId="77777777" w:rsidR="00B43904" w:rsidRPr="008402AF" w:rsidRDefault="00B43904" w:rsidP="00B43904">
      <w:pPr>
        <w:autoSpaceDE w:val="0"/>
        <w:autoSpaceDN w:val="0"/>
        <w:adjustRightInd w:val="0"/>
        <w:rPr>
          <w:rFonts w:eastAsia="Calibri,Bold"/>
          <w:b/>
          <w:bCs/>
          <w:noProof w:val="0"/>
          <w:sz w:val="24"/>
          <w:szCs w:val="24"/>
          <w:lang w:val="sr-Cyrl-RS"/>
        </w:rPr>
      </w:pPr>
    </w:p>
    <w:p w14:paraId="3CC7291C" w14:textId="58D590A3" w:rsidR="0086265B" w:rsidRDefault="00ED175C" w:rsidP="004F4545">
      <w:pPr>
        <w:autoSpaceDE w:val="0"/>
        <w:autoSpaceDN w:val="0"/>
        <w:adjustRightInd w:val="0"/>
        <w:ind w:left="4632" w:hanging="4632"/>
        <w:rPr>
          <w:b/>
          <w:sz w:val="24"/>
          <w:szCs w:val="24"/>
          <w:lang w:val="sr-Cyrl-RS"/>
        </w:rPr>
      </w:pPr>
      <w:r>
        <w:rPr>
          <w:rFonts w:eastAsia="Calibri,Bold"/>
          <w:b/>
          <w:bCs/>
          <w:noProof w:val="0"/>
          <w:sz w:val="24"/>
          <w:szCs w:val="24"/>
        </w:rPr>
        <w:t>НАРУЧИЛАЦ ПЛАНА</w:t>
      </w:r>
      <w:r w:rsidR="00F84523">
        <w:rPr>
          <w:rFonts w:eastAsia="Calibri,Bold"/>
          <w:b/>
          <w:bCs/>
          <w:noProof w:val="0"/>
          <w:sz w:val="24"/>
          <w:szCs w:val="24"/>
        </w:rPr>
        <w:t xml:space="preserve"> </w:t>
      </w:r>
      <w:r w:rsidR="004F4545">
        <w:rPr>
          <w:rFonts w:eastAsia="Calibri,Bold"/>
          <w:b/>
          <w:bCs/>
          <w:noProof w:val="0"/>
          <w:sz w:val="24"/>
          <w:szCs w:val="24"/>
        </w:rPr>
        <w:tab/>
      </w:r>
      <w:r w:rsidR="004F4545" w:rsidRPr="0086265B">
        <w:rPr>
          <w:rFonts w:eastAsia="Calibri,Bold"/>
          <w:b/>
          <w:noProof w:val="0"/>
          <w:sz w:val="24"/>
          <w:szCs w:val="24"/>
        </w:rPr>
        <w:tab/>
      </w:r>
      <w:r w:rsidR="0086265B" w:rsidRPr="0086265B">
        <w:rPr>
          <w:b/>
          <w:sz w:val="24"/>
          <w:szCs w:val="24"/>
          <w:lang w:val="sr-Cyrl-RS"/>
        </w:rPr>
        <w:t>Предузећ</w:t>
      </w:r>
      <w:r w:rsidR="0086265B">
        <w:rPr>
          <w:b/>
          <w:sz w:val="24"/>
          <w:szCs w:val="24"/>
          <w:lang w:val="sr-Cyrl-RS"/>
        </w:rPr>
        <w:t>е</w:t>
      </w:r>
      <w:r w:rsidR="0086265B" w:rsidRPr="0086265B">
        <w:rPr>
          <w:b/>
          <w:sz w:val="24"/>
          <w:szCs w:val="24"/>
          <w:lang w:val="sr-Cyrl-RS"/>
        </w:rPr>
        <w:t xml:space="preserve"> „PUBLIK“ </w:t>
      </w:r>
      <w:r w:rsidR="0086265B" w:rsidRPr="0086265B">
        <w:rPr>
          <w:b/>
          <w:sz w:val="24"/>
          <w:szCs w:val="24"/>
          <w:lang w:val="sr-Latn-RS"/>
        </w:rPr>
        <w:t>d.o.o.</w:t>
      </w:r>
    </w:p>
    <w:p w14:paraId="6CC79E39" w14:textId="48E21B50" w:rsidR="00F84523" w:rsidRPr="0086265B" w:rsidRDefault="0086265B" w:rsidP="0086265B">
      <w:pPr>
        <w:autoSpaceDE w:val="0"/>
        <w:autoSpaceDN w:val="0"/>
        <w:adjustRightInd w:val="0"/>
        <w:ind w:left="4632"/>
        <w:rPr>
          <w:rFonts w:eastAsia="Calibri,Bold"/>
          <w:bCs/>
          <w:noProof w:val="0"/>
          <w:sz w:val="24"/>
          <w:szCs w:val="24"/>
        </w:rPr>
      </w:pPr>
      <w:r w:rsidRPr="0086265B">
        <w:rPr>
          <w:bCs/>
          <w:sz w:val="24"/>
          <w:szCs w:val="24"/>
          <w:lang w:val="sr-Cyrl-RS"/>
        </w:rPr>
        <w:t>Ваљево</w:t>
      </w:r>
      <w:r w:rsidRPr="0086265B">
        <w:rPr>
          <w:bCs/>
          <w:sz w:val="24"/>
          <w:szCs w:val="24"/>
          <w:lang w:val="sr-Latn-RS"/>
        </w:rPr>
        <w:t xml:space="preserve">, </w:t>
      </w:r>
      <w:r w:rsidRPr="0086265B">
        <w:rPr>
          <w:bCs/>
          <w:sz w:val="24"/>
          <w:szCs w:val="24"/>
          <w:lang w:val="sr-Cyrl-RS"/>
        </w:rPr>
        <w:t xml:space="preserve">ул. </w:t>
      </w:r>
      <w:r w:rsidRPr="0086265B">
        <w:rPr>
          <w:bCs/>
          <w:sz w:val="24"/>
          <w:szCs w:val="24"/>
          <w:lang w:val="sr-Latn-RS"/>
        </w:rPr>
        <w:t xml:space="preserve">Владике Николаја </w:t>
      </w:r>
      <w:r w:rsidRPr="0086265B">
        <w:rPr>
          <w:bCs/>
          <w:sz w:val="24"/>
          <w:szCs w:val="24"/>
          <w:lang w:val="sr-Cyrl-RS"/>
        </w:rPr>
        <w:t xml:space="preserve">бр. </w:t>
      </w:r>
      <w:r w:rsidRPr="0086265B">
        <w:rPr>
          <w:bCs/>
          <w:sz w:val="24"/>
          <w:szCs w:val="24"/>
          <w:lang w:val="sr-Latn-RS"/>
        </w:rPr>
        <w:t>469</w:t>
      </w:r>
    </w:p>
    <w:p w14:paraId="410DE871" w14:textId="77777777" w:rsidR="00095760" w:rsidRDefault="00095760" w:rsidP="00B43904">
      <w:pPr>
        <w:autoSpaceDE w:val="0"/>
        <w:autoSpaceDN w:val="0"/>
        <w:adjustRightInd w:val="0"/>
        <w:rPr>
          <w:rFonts w:eastAsia="Calibri,Bold"/>
          <w:b/>
          <w:bCs/>
          <w:noProof w:val="0"/>
          <w:sz w:val="24"/>
          <w:szCs w:val="24"/>
        </w:rPr>
      </w:pPr>
    </w:p>
    <w:p w14:paraId="58DCFC74" w14:textId="77777777" w:rsidR="0086265B" w:rsidRDefault="0086265B" w:rsidP="00B43904">
      <w:pPr>
        <w:autoSpaceDE w:val="0"/>
        <w:autoSpaceDN w:val="0"/>
        <w:adjustRightInd w:val="0"/>
        <w:rPr>
          <w:rFonts w:eastAsia="Calibri,Bold"/>
          <w:b/>
          <w:bCs/>
          <w:noProof w:val="0"/>
          <w:sz w:val="24"/>
          <w:szCs w:val="24"/>
        </w:rPr>
      </w:pPr>
    </w:p>
    <w:p w14:paraId="4D9B1B14" w14:textId="32BB5C9F" w:rsidR="00ED175C" w:rsidRDefault="00B43904" w:rsidP="00B43904">
      <w:pPr>
        <w:autoSpaceDE w:val="0"/>
        <w:autoSpaceDN w:val="0"/>
        <w:adjustRightInd w:val="0"/>
        <w:rPr>
          <w:rFonts w:eastAsia="Calibri,Bold"/>
          <w:b/>
          <w:bCs/>
          <w:noProof w:val="0"/>
          <w:sz w:val="24"/>
          <w:szCs w:val="24"/>
        </w:rPr>
      </w:pPr>
      <w:r w:rsidRPr="00E83309">
        <w:rPr>
          <w:rFonts w:eastAsia="Calibri,Bold"/>
          <w:b/>
          <w:bCs/>
          <w:noProof w:val="0"/>
          <w:sz w:val="24"/>
          <w:szCs w:val="24"/>
        </w:rPr>
        <w:t>ОБРА</w:t>
      </w:r>
      <w:r w:rsidR="00ED175C">
        <w:rPr>
          <w:rFonts w:eastAsia="Calibri,Bold"/>
          <w:b/>
          <w:bCs/>
          <w:noProof w:val="0"/>
          <w:sz w:val="24"/>
          <w:szCs w:val="24"/>
        </w:rPr>
        <w:t>ЂИВАЧ ПЛАНА</w:t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83309" w:rsidRPr="00E83309">
        <w:rPr>
          <w:rFonts w:eastAsia="Calibri,Bold"/>
          <w:b/>
          <w:bCs/>
          <w:noProof w:val="0"/>
          <w:sz w:val="24"/>
          <w:szCs w:val="24"/>
        </w:rPr>
        <w:t>„MN group“</w:t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0A26CE">
        <w:rPr>
          <w:rFonts w:eastAsia="Calibri,Bold"/>
          <w:b/>
          <w:bCs/>
          <w:noProof w:val="0"/>
          <w:sz w:val="24"/>
          <w:szCs w:val="24"/>
        </w:rPr>
        <w:t>d.o.o.</w:t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  <w:r w:rsidR="00ED175C">
        <w:rPr>
          <w:rFonts w:eastAsia="Calibri,Bold"/>
          <w:b/>
          <w:bCs/>
          <w:noProof w:val="0"/>
          <w:sz w:val="24"/>
          <w:szCs w:val="24"/>
        </w:rPr>
        <w:tab/>
      </w:r>
    </w:p>
    <w:p w14:paraId="526ABAE9" w14:textId="24990626" w:rsidR="00B43904" w:rsidRPr="001A052F" w:rsidRDefault="004F4545" w:rsidP="00ED175C">
      <w:pPr>
        <w:autoSpaceDE w:val="0"/>
        <w:autoSpaceDN w:val="0"/>
        <w:adjustRightInd w:val="0"/>
        <w:ind w:left="4520" w:firstLine="113"/>
        <w:rPr>
          <w:rFonts w:eastAsia="Calibri,Bold"/>
          <w:b/>
          <w:bCs/>
          <w:noProof w:val="0"/>
          <w:sz w:val="24"/>
          <w:szCs w:val="24"/>
          <w:lang w:val="sr-Cyrl-RS"/>
        </w:rPr>
      </w:pPr>
      <w:r>
        <w:rPr>
          <w:rFonts w:eastAsia="Calibri,Bold"/>
          <w:bCs/>
          <w:noProof w:val="0"/>
          <w:sz w:val="24"/>
          <w:szCs w:val="24"/>
        </w:rPr>
        <w:t xml:space="preserve">Београд, </w:t>
      </w:r>
      <w:r w:rsidR="00E83309" w:rsidRPr="00095760">
        <w:rPr>
          <w:rFonts w:eastAsia="Calibri,Bold"/>
          <w:bCs/>
          <w:noProof w:val="0"/>
          <w:sz w:val="24"/>
          <w:szCs w:val="24"/>
        </w:rPr>
        <w:t xml:space="preserve">Цара </w:t>
      </w:r>
      <w:r>
        <w:rPr>
          <w:rFonts w:eastAsia="Calibri,Bold"/>
          <w:bCs/>
          <w:noProof w:val="0"/>
          <w:sz w:val="24"/>
          <w:szCs w:val="24"/>
        </w:rPr>
        <w:t>Николаја II бр.</w:t>
      </w:r>
      <w:r w:rsidR="001A052F">
        <w:rPr>
          <w:rFonts w:eastAsia="Calibri,Bold"/>
          <w:bCs/>
          <w:noProof w:val="0"/>
          <w:sz w:val="24"/>
          <w:szCs w:val="24"/>
          <w:lang w:val="sr-Cyrl-RS"/>
        </w:rPr>
        <w:t>77</w:t>
      </w:r>
    </w:p>
    <w:p w14:paraId="63916505" w14:textId="77777777" w:rsidR="00F84523" w:rsidRPr="00095760" w:rsidRDefault="00F84523" w:rsidP="00B43904">
      <w:pPr>
        <w:autoSpaceDE w:val="0"/>
        <w:autoSpaceDN w:val="0"/>
        <w:adjustRightInd w:val="0"/>
        <w:rPr>
          <w:rFonts w:eastAsia="Calibri,Bold"/>
          <w:b/>
          <w:noProof w:val="0"/>
          <w:sz w:val="24"/>
          <w:szCs w:val="24"/>
        </w:rPr>
      </w:pPr>
    </w:p>
    <w:p w14:paraId="5BDD4BA1" w14:textId="77777777" w:rsidR="00095760" w:rsidRDefault="00095760" w:rsidP="00B43904">
      <w:pPr>
        <w:autoSpaceDE w:val="0"/>
        <w:autoSpaceDN w:val="0"/>
        <w:adjustRightInd w:val="0"/>
        <w:rPr>
          <w:rFonts w:eastAsia="Calibri,Bold"/>
          <w:b/>
          <w:noProof w:val="0"/>
          <w:sz w:val="24"/>
          <w:szCs w:val="24"/>
        </w:rPr>
      </w:pPr>
    </w:p>
    <w:p w14:paraId="1E7A77B3" w14:textId="111973C7" w:rsidR="00A91515" w:rsidRDefault="00A91515" w:rsidP="00B43904">
      <w:pPr>
        <w:autoSpaceDE w:val="0"/>
        <w:autoSpaceDN w:val="0"/>
        <w:adjustRightInd w:val="0"/>
        <w:rPr>
          <w:rFonts w:eastAsia="Calibri,Bold"/>
          <w:b/>
          <w:noProof w:val="0"/>
          <w:sz w:val="24"/>
          <w:szCs w:val="24"/>
        </w:rPr>
      </w:pPr>
    </w:p>
    <w:p w14:paraId="187B5C5B" w14:textId="77777777" w:rsidR="00BB590C" w:rsidRDefault="00BB590C" w:rsidP="00B43904">
      <w:pPr>
        <w:autoSpaceDE w:val="0"/>
        <w:autoSpaceDN w:val="0"/>
        <w:adjustRightInd w:val="0"/>
        <w:rPr>
          <w:rFonts w:eastAsia="Calibri,Bold"/>
          <w:b/>
          <w:noProof w:val="0"/>
          <w:sz w:val="24"/>
          <w:szCs w:val="24"/>
        </w:rPr>
      </w:pPr>
    </w:p>
    <w:p w14:paraId="7B8F936C" w14:textId="77777777" w:rsidR="00A91515" w:rsidRDefault="00A91515" w:rsidP="00B43904">
      <w:pPr>
        <w:autoSpaceDE w:val="0"/>
        <w:autoSpaceDN w:val="0"/>
        <w:adjustRightInd w:val="0"/>
        <w:rPr>
          <w:rFonts w:eastAsia="Calibri,Bold"/>
          <w:b/>
          <w:noProof w:val="0"/>
          <w:sz w:val="24"/>
          <w:szCs w:val="24"/>
        </w:rPr>
      </w:pPr>
    </w:p>
    <w:p w14:paraId="53AB3F05" w14:textId="5B4EDD60" w:rsidR="00ED175C" w:rsidRDefault="00ED175C" w:rsidP="00B43904">
      <w:pPr>
        <w:autoSpaceDE w:val="0"/>
        <w:autoSpaceDN w:val="0"/>
        <w:adjustRightInd w:val="0"/>
        <w:rPr>
          <w:rFonts w:eastAsia="Calibri,Bold"/>
          <w:b/>
          <w:noProof w:val="0"/>
          <w:sz w:val="24"/>
          <w:szCs w:val="24"/>
        </w:rPr>
      </w:pPr>
      <w:r>
        <w:rPr>
          <w:rFonts w:eastAsia="Calibri,Bold"/>
          <w:b/>
          <w:noProof w:val="0"/>
          <w:sz w:val="24"/>
          <w:szCs w:val="24"/>
        </w:rPr>
        <w:t>РУКОВОДИЛАЦ ИЗРАДЕ ПЛАНА</w:t>
      </w:r>
    </w:p>
    <w:p w14:paraId="6B9D935B" w14:textId="54FAC492" w:rsidR="00F84523" w:rsidRDefault="00B43904" w:rsidP="00B43904">
      <w:pPr>
        <w:autoSpaceDE w:val="0"/>
        <w:autoSpaceDN w:val="0"/>
        <w:adjustRightInd w:val="0"/>
        <w:rPr>
          <w:rFonts w:eastAsia="Calibri,Bold"/>
          <w:bCs/>
          <w:noProof w:val="0"/>
          <w:sz w:val="24"/>
          <w:szCs w:val="24"/>
        </w:rPr>
      </w:pPr>
      <w:r w:rsidRPr="00E83309">
        <w:rPr>
          <w:rFonts w:eastAsia="Calibri,Bold"/>
          <w:bCs/>
          <w:noProof w:val="0"/>
          <w:sz w:val="24"/>
          <w:szCs w:val="24"/>
        </w:rPr>
        <w:t>Одговорни урбаниста</w:t>
      </w:r>
      <w:r w:rsidR="00E83309">
        <w:rPr>
          <w:rFonts w:eastAsia="Calibri,Bold"/>
          <w:bCs/>
          <w:noProof w:val="0"/>
          <w:sz w:val="24"/>
          <w:szCs w:val="24"/>
        </w:rPr>
        <w:t>:</w:t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E83309">
        <w:rPr>
          <w:rFonts w:eastAsia="Calibri,Bold"/>
          <w:bCs/>
          <w:noProof w:val="0"/>
          <w:sz w:val="24"/>
          <w:szCs w:val="24"/>
        </w:rPr>
        <w:tab/>
      </w:r>
      <w:r w:rsidR="0086265B">
        <w:rPr>
          <w:rFonts w:eastAsia="Calibri,Bold"/>
          <w:noProof w:val="0"/>
          <w:sz w:val="24"/>
          <w:szCs w:val="24"/>
        </w:rPr>
        <w:t>Нада Поповић</w:t>
      </w:r>
      <w:r w:rsidR="0086265B" w:rsidRPr="00ED175C">
        <w:rPr>
          <w:rFonts w:eastAsia="Calibri,Bold"/>
          <w:noProof w:val="0"/>
          <w:sz w:val="24"/>
          <w:szCs w:val="24"/>
        </w:rPr>
        <w:t>, дипл.инж.арх.</w:t>
      </w:r>
      <w:r w:rsidR="00417CF9">
        <w:rPr>
          <w:rFonts w:eastAsia="Calibri,Bold"/>
          <w:noProof w:val="0"/>
          <w:sz w:val="24"/>
          <w:szCs w:val="24"/>
        </w:rPr>
        <w:t xml:space="preserve"> </w:t>
      </w:r>
      <w:r w:rsidR="00417CF9">
        <w:rPr>
          <w:rFonts w:eastAsia="Calibri,Bold"/>
          <w:bCs/>
          <w:noProof w:val="0"/>
          <w:sz w:val="24"/>
          <w:szCs w:val="24"/>
        </w:rPr>
        <w:tab/>
      </w:r>
      <w:r w:rsidR="00417CF9">
        <w:rPr>
          <w:rFonts w:eastAsia="Calibri,Bold"/>
          <w:bCs/>
          <w:noProof w:val="0"/>
          <w:sz w:val="24"/>
          <w:szCs w:val="24"/>
        </w:rPr>
        <w:tab/>
      </w:r>
      <w:r w:rsidR="004F4545" w:rsidRPr="004F4545">
        <w:rPr>
          <w:rFonts w:eastAsia="Calibri,Bold"/>
          <w:bCs/>
          <w:noProof w:val="0"/>
          <w:sz w:val="24"/>
          <w:szCs w:val="24"/>
        </w:rPr>
        <w:t>200 26</w:t>
      </w:r>
      <w:r w:rsidR="0086265B">
        <w:rPr>
          <w:rFonts w:eastAsia="Calibri,Bold"/>
          <w:bCs/>
          <w:noProof w:val="0"/>
          <w:sz w:val="24"/>
          <w:szCs w:val="24"/>
          <w:lang w:val="sr-Cyrl-RS"/>
        </w:rPr>
        <w:t>6</w:t>
      </w:r>
      <w:r w:rsidR="00095760" w:rsidRPr="004F4545">
        <w:rPr>
          <w:rFonts w:eastAsia="Calibri,Bold"/>
          <w:bCs/>
          <w:noProof w:val="0"/>
          <w:sz w:val="24"/>
          <w:szCs w:val="24"/>
        </w:rPr>
        <w:t xml:space="preserve"> 03</w:t>
      </w:r>
    </w:p>
    <w:p w14:paraId="172B0385" w14:textId="77777777" w:rsidR="00417CF9" w:rsidRDefault="00417CF9" w:rsidP="00B43904">
      <w:pPr>
        <w:autoSpaceDE w:val="0"/>
        <w:autoSpaceDN w:val="0"/>
        <w:adjustRightInd w:val="0"/>
        <w:rPr>
          <w:rFonts w:eastAsia="Calibri,Bold"/>
          <w:bCs/>
          <w:noProof w:val="0"/>
          <w:sz w:val="24"/>
          <w:szCs w:val="24"/>
        </w:rPr>
      </w:pPr>
    </w:p>
    <w:p w14:paraId="6832C9B9" w14:textId="623B7151" w:rsidR="00095760" w:rsidRDefault="00095760" w:rsidP="00B43904">
      <w:pPr>
        <w:autoSpaceDE w:val="0"/>
        <w:autoSpaceDN w:val="0"/>
        <w:adjustRightInd w:val="0"/>
        <w:rPr>
          <w:rFonts w:eastAsia="Calibri,Bold"/>
          <w:bCs/>
          <w:noProof w:val="0"/>
          <w:sz w:val="24"/>
          <w:szCs w:val="24"/>
        </w:rPr>
      </w:pPr>
    </w:p>
    <w:p w14:paraId="1D772CBC" w14:textId="77777777" w:rsidR="0086265B" w:rsidRPr="00E83309" w:rsidRDefault="0086265B" w:rsidP="00B43904">
      <w:pPr>
        <w:autoSpaceDE w:val="0"/>
        <w:autoSpaceDN w:val="0"/>
        <w:adjustRightInd w:val="0"/>
        <w:rPr>
          <w:rFonts w:eastAsia="Calibri,Bold"/>
          <w:bCs/>
          <w:noProof w:val="0"/>
          <w:sz w:val="24"/>
          <w:szCs w:val="24"/>
        </w:rPr>
      </w:pPr>
      <w:bookmarkStart w:id="0" w:name="_GoBack"/>
      <w:bookmarkEnd w:id="0"/>
    </w:p>
    <w:p w14:paraId="7F71B830" w14:textId="77777777" w:rsidR="00095760" w:rsidRDefault="00095760" w:rsidP="00F84523">
      <w:pPr>
        <w:autoSpaceDE w:val="0"/>
        <w:autoSpaceDN w:val="0"/>
        <w:adjustRightInd w:val="0"/>
        <w:rPr>
          <w:rFonts w:eastAsia="Calibri,Bold"/>
          <w:b/>
          <w:bCs/>
          <w:noProof w:val="0"/>
          <w:sz w:val="24"/>
          <w:szCs w:val="24"/>
        </w:rPr>
      </w:pPr>
    </w:p>
    <w:p w14:paraId="7802F733" w14:textId="77777777" w:rsidR="0086265B" w:rsidRPr="004F4545" w:rsidRDefault="00ED175C" w:rsidP="0086265B">
      <w:pPr>
        <w:autoSpaceDE w:val="0"/>
        <w:autoSpaceDN w:val="0"/>
        <w:adjustRightInd w:val="0"/>
        <w:rPr>
          <w:rFonts w:eastAsia="Calibri,Bold"/>
          <w:noProof w:val="0"/>
          <w:sz w:val="24"/>
          <w:szCs w:val="24"/>
        </w:rPr>
      </w:pPr>
      <w:r>
        <w:rPr>
          <w:rFonts w:eastAsia="Calibri,Bold"/>
          <w:b/>
          <w:bCs/>
          <w:noProof w:val="0"/>
          <w:sz w:val="24"/>
          <w:szCs w:val="24"/>
        </w:rPr>
        <w:t xml:space="preserve">РАДНИ ТИМ </w:t>
      </w:r>
      <w:r w:rsidRPr="00ED175C">
        <w:rPr>
          <w:rFonts w:eastAsia="Calibri,Bold"/>
          <w:b/>
          <w:noProof w:val="0"/>
          <w:sz w:val="24"/>
          <w:szCs w:val="24"/>
        </w:rPr>
        <w:t xml:space="preserve">                                               </w:t>
      </w:r>
      <w:r w:rsidR="0086265B" w:rsidRPr="004F4545">
        <w:rPr>
          <w:rFonts w:eastAsia="Calibri,Bold"/>
          <w:noProof w:val="0"/>
          <w:sz w:val="24"/>
          <w:szCs w:val="24"/>
        </w:rPr>
        <w:t>Невена Мијушковић, дипл.инж.грађ.</w:t>
      </w:r>
    </w:p>
    <w:p w14:paraId="48B3FE8D" w14:textId="24D24C07" w:rsidR="00F84523" w:rsidRDefault="00F84523" w:rsidP="00ED175C">
      <w:pPr>
        <w:tabs>
          <w:tab w:val="left" w:pos="4678"/>
        </w:tabs>
        <w:autoSpaceDE w:val="0"/>
        <w:autoSpaceDN w:val="0"/>
        <w:adjustRightInd w:val="0"/>
        <w:rPr>
          <w:rFonts w:eastAsia="Calibri,Bold"/>
          <w:noProof w:val="0"/>
          <w:sz w:val="24"/>
          <w:szCs w:val="24"/>
        </w:rPr>
      </w:pPr>
    </w:p>
    <w:p w14:paraId="7AF7DAB0" w14:textId="77777777" w:rsidR="00417CF9" w:rsidRDefault="00417CF9" w:rsidP="00ED175C">
      <w:pPr>
        <w:tabs>
          <w:tab w:val="left" w:pos="4678"/>
        </w:tabs>
        <w:autoSpaceDE w:val="0"/>
        <w:autoSpaceDN w:val="0"/>
        <w:adjustRightInd w:val="0"/>
        <w:rPr>
          <w:rFonts w:eastAsia="Calibri,Bold"/>
          <w:noProof w:val="0"/>
          <w:sz w:val="24"/>
          <w:szCs w:val="24"/>
        </w:rPr>
      </w:pPr>
    </w:p>
    <w:p w14:paraId="118D97B0" w14:textId="7FFBE8E2" w:rsidR="00417CF9" w:rsidRDefault="00417CF9" w:rsidP="00ED175C">
      <w:pPr>
        <w:tabs>
          <w:tab w:val="left" w:pos="4678"/>
        </w:tabs>
        <w:autoSpaceDE w:val="0"/>
        <w:autoSpaceDN w:val="0"/>
        <w:adjustRightInd w:val="0"/>
        <w:rPr>
          <w:rFonts w:eastAsia="Calibri,Bold"/>
          <w:noProof w:val="0"/>
          <w:sz w:val="24"/>
          <w:szCs w:val="24"/>
        </w:rPr>
      </w:pPr>
    </w:p>
    <w:p w14:paraId="7E2215F7" w14:textId="77777777" w:rsidR="0086265B" w:rsidRPr="00ED175C" w:rsidRDefault="0086265B" w:rsidP="00ED175C">
      <w:pPr>
        <w:tabs>
          <w:tab w:val="left" w:pos="4678"/>
        </w:tabs>
        <w:autoSpaceDE w:val="0"/>
        <w:autoSpaceDN w:val="0"/>
        <w:adjustRightInd w:val="0"/>
        <w:rPr>
          <w:rFonts w:eastAsia="Calibri,Bold"/>
          <w:noProof w:val="0"/>
          <w:sz w:val="24"/>
          <w:szCs w:val="24"/>
        </w:rPr>
      </w:pPr>
    </w:p>
    <w:p w14:paraId="37B4EBC1" w14:textId="77777777" w:rsidR="00EF0EB0" w:rsidRDefault="00EF0EB0" w:rsidP="0086265B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0000F742" w14:textId="3353FA45" w:rsidR="00F84523" w:rsidRPr="004F4545" w:rsidRDefault="00864BEB" w:rsidP="0086265B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  <w:r w:rsidRPr="004F4545">
        <w:rPr>
          <w:rFonts w:eastAsia="Calibri,Bold"/>
          <w:noProof w:val="0"/>
          <w:sz w:val="24"/>
          <w:szCs w:val="24"/>
        </w:rPr>
        <w:t>Мирослава К</w:t>
      </w:r>
      <w:r w:rsidR="00F84523" w:rsidRPr="004F4545">
        <w:rPr>
          <w:rFonts w:eastAsia="Calibri,Bold"/>
          <w:noProof w:val="0"/>
          <w:sz w:val="24"/>
          <w:szCs w:val="24"/>
        </w:rPr>
        <w:t>алуђеровић, дип</w:t>
      </w:r>
      <w:r w:rsidR="006B7073" w:rsidRPr="004F4545">
        <w:rPr>
          <w:rFonts w:eastAsia="Calibri,Bold"/>
          <w:noProof w:val="0"/>
          <w:sz w:val="24"/>
          <w:szCs w:val="24"/>
        </w:rPr>
        <w:t>л</w:t>
      </w:r>
      <w:r w:rsidR="00ED175C" w:rsidRPr="004F4545">
        <w:rPr>
          <w:rFonts w:eastAsia="Calibri,Bold"/>
          <w:noProof w:val="0"/>
          <w:sz w:val="24"/>
          <w:szCs w:val="24"/>
        </w:rPr>
        <w:t>.инж</w:t>
      </w:r>
      <w:r w:rsidR="00F84523" w:rsidRPr="004F4545">
        <w:rPr>
          <w:rFonts w:eastAsia="Calibri,Bold"/>
          <w:noProof w:val="0"/>
          <w:sz w:val="24"/>
          <w:szCs w:val="24"/>
        </w:rPr>
        <w:t>.саобр.</w:t>
      </w:r>
    </w:p>
    <w:p w14:paraId="401A5AEB" w14:textId="77777777" w:rsidR="00417CF9" w:rsidRPr="004F4545" w:rsidRDefault="00417CF9" w:rsidP="00E83309">
      <w:pPr>
        <w:autoSpaceDE w:val="0"/>
        <w:autoSpaceDN w:val="0"/>
        <w:adjustRightInd w:val="0"/>
        <w:ind w:left="4633"/>
        <w:rPr>
          <w:rFonts w:eastAsia="Calibri,Bold"/>
          <w:noProof w:val="0"/>
          <w:sz w:val="24"/>
          <w:szCs w:val="24"/>
        </w:rPr>
      </w:pPr>
    </w:p>
    <w:p w14:paraId="4E1ECF33" w14:textId="77777777" w:rsidR="00417CF9" w:rsidRPr="004F4545" w:rsidRDefault="00417CF9" w:rsidP="00E83309">
      <w:pPr>
        <w:autoSpaceDE w:val="0"/>
        <w:autoSpaceDN w:val="0"/>
        <w:adjustRightInd w:val="0"/>
        <w:ind w:left="4633"/>
        <w:rPr>
          <w:rFonts w:eastAsia="Calibri,Bold"/>
          <w:noProof w:val="0"/>
          <w:sz w:val="24"/>
          <w:szCs w:val="24"/>
        </w:rPr>
      </w:pPr>
    </w:p>
    <w:p w14:paraId="6068F855" w14:textId="472AE9E6" w:rsidR="00417CF9" w:rsidRPr="004F4545" w:rsidRDefault="00417CF9" w:rsidP="0086265B">
      <w:pPr>
        <w:autoSpaceDE w:val="0"/>
        <w:autoSpaceDN w:val="0"/>
        <w:adjustRightInd w:val="0"/>
        <w:rPr>
          <w:rFonts w:eastAsia="Calibri,Bold"/>
          <w:noProof w:val="0"/>
          <w:sz w:val="24"/>
          <w:szCs w:val="24"/>
        </w:rPr>
      </w:pPr>
    </w:p>
    <w:p w14:paraId="360BCA4B" w14:textId="77777777" w:rsidR="00417CF9" w:rsidRPr="004F4545" w:rsidRDefault="00417CF9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4E334CD1" w14:textId="77777777" w:rsidR="00EF0EB0" w:rsidRDefault="00EF0EB0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7D5C6AEC" w14:textId="32C517EA" w:rsidR="00F84523" w:rsidRPr="004F4545" w:rsidRDefault="00ED175C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  <w:r w:rsidRPr="004F4545">
        <w:rPr>
          <w:rFonts w:eastAsia="Calibri,Bold"/>
          <w:noProof w:val="0"/>
          <w:sz w:val="24"/>
          <w:szCs w:val="24"/>
        </w:rPr>
        <w:t>Драган Богавац, дипл.инж</w:t>
      </w:r>
      <w:r w:rsidR="00F84523" w:rsidRPr="004F4545">
        <w:rPr>
          <w:rFonts w:eastAsia="Calibri,Bold"/>
          <w:noProof w:val="0"/>
          <w:sz w:val="24"/>
          <w:szCs w:val="24"/>
        </w:rPr>
        <w:t>.маш.</w:t>
      </w:r>
    </w:p>
    <w:p w14:paraId="5D7ECB1B" w14:textId="77777777" w:rsidR="00417CF9" w:rsidRPr="004F4545" w:rsidRDefault="00417CF9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6442AFE3" w14:textId="545BE8C1" w:rsidR="00417CF9" w:rsidRDefault="00417CF9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64FD29E6" w14:textId="77777777" w:rsidR="0086265B" w:rsidRPr="004F4545" w:rsidRDefault="0086265B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6D627293" w14:textId="77777777" w:rsidR="00417CF9" w:rsidRPr="004F4545" w:rsidRDefault="00417CF9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00231117" w14:textId="77777777" w:rsidR="00EF0EB0" w:rsidRDefault="00EF0EB0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74D26CCE" w14:textId="2116BB7B" w:rsidR="00F84523" w:rsidRPr="004F4545" w:rsidRDefault="00ED175C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  <w:r w:rsidRPr="004F4545">
        <w:rPr>
          <w:rFonts w:eastAsia="Calibri,Bold"/>
          <w:noProof w:val="0"/>
          <w:sz w:val="24"/>
          <w:szCs w:val="24"/>
        </w:rPr>
        <w:t>Новица Петровић, дипл.инж</w:t>
      </w:r>
      <w:r w:rsidR="00F84523" w:rsidRPr="004F4545">
        <w:rPr>
          <w:rFonts w:eastAsia="Calibri,Bold"/>
          <w:noProof w:val="0"/>
          <w:sz w:val="24"/>
          <w:szCs w:val="24"/>
        </w:rPr>
        <w:t>.геол.</w:t>
      </w:r>
    </w:p>
    <w:p w14:paraId="47A52155" w14:textId="77777777" w:rsidR="00417CF9" w:rsidRPr="004F4545" w:rsidRDefault="00417CF9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24FC9585" w14:textId="5F3D4B13" w:rsidR="00417CF9" w:rsidRDefault="00417CF9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4D75EEAB" w14:textId="77777777" w:rsidR="0086265B" w:rsidRPr="004F4545" w:rsidRDefault="0086265B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0900C86A" w14:textId="77777777" w:rsidR="00417CF9" w:rsidRPr="004F4545" w:rsidRDefault="00417CF9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12536310" w14:textId="77777777" w:rsidR="00417CF9" w:rsidRDefault="00417CF9" w:rsidP="00E83309">
      <w:pPr>
        <w:autoSpaceDE w:val="0"/>
        <w:autoSpaceDN w:val="0"/>
        <w:adjustRightInd w:val="0"/>
        <w:ind w:left="4520" w:firstLine="113"/>
        <w:rPr>
          <w:rFonts w:eastAsia="Calibri,Bold"/>
          <w:noProof w:val="0"/>
          <w:sz w:val="24"/>
          <w:szCs w:val="24"/>
        </w:rPr>
      </w:pPr>
    </w:p>
    <w:p w14:paraId="690CF8EB" w14:textId="77777777" w:rsidR="00417CF9" w:rsidRPr="00F84523" w:rsidRDefault="00417CF9" w:rsidP="00F84523">
      <w:pPr>
        <w:autoSpaceDE w:val="0"/>
        <w:autoSpaceDN w:val="0"/>
        <w:adjustRightInd w:val="0"/>
        <w:rPr>
          <w:rFonts w:eastAsia="Calibri,Bold"/>
          <w:noProof w:val="0"/>
          <w:sz w:val="24"/>
          <w:szCs w:val="24"/>
        </w:rPr>
      </w:pPr>
    </w:p>
    <w:p w14:paraId="31B649A8" w14:textId="77777777" w:rsidR="00F84523" w:rsidRDefault="00F84523" w:rsidP="00B43904">
      <w:pPr>
        <w:autoSpaceDE w:val="0"/>
        <w:autoSpaceDN w:val="0"/>
        <w:adjustRightInd w:val="0"/>
        <w:rPr>
          <w:rFonts w:eastAsia="Calibri,Bold"/>
          <w:b/>
          <w:bCs/>
          <w:noProof w:val="0"/>
          <w:sz w:val="24"/>
          <w:szCs w:val="24"/>
        </w:rPr>
      </w:pPr>
    </w:p>
    <w:p w14:paraId="393484AE" w14:textId="77777777" w:rsidR="00095760" w:rsidRDefault="00095760" w:rsidP="00B43904">
      <w:pPr>
        <w:autoSpaceDE w:val="0"/>
        <w:autoSpaceDN w:val="0"/>
        <w:adjustRightInd w:val="0"/>
        <w:rPr>
          <w:rFonts w:eastAsia="Calibri,Bold"/>
          <w:b/>
          <w:bCs/>
          <w:noProof w:val="0"/>
          <w:sz w:val="24"/>
          <w:szCs w:val="24"/>
        </w:rPr>
      </w:pPr>
    </w:p>
    <w:p w14:paraId="2ED2C81A" w14:textId="77777777" w:rsidR="00095760" w:rsidRDefault="00095760" w:rsidP="00B43904">
      <w:pPr>
        <w:autoSpaceDE w:val="0"/>
        <w:autoSpaceDN w:val="0"/>
        <w:adjustRightInd w:val="0"/>
        <w:rPr>
          <w:rFonts w:eastAsia="Calibri,Bold"/>
          <w:b/>
          <w:bCs/>
          <w:noProof w:val="0"/>
          <w:sz w:val="24"/>
          <w:szCs w:val="24"/>
        </w:rPr>
      </w:pPr>
    </w:p>
    <w:p w14:paraId="01A91B7F" w14:textId="77777777" w:rsidR="00F84523" w:rsidRDefault="00F84523" w:rsidP="00B43904">
      <w:pPr>
        <w:rPr>
          <w:rFonts w:eastAsia="Calibri,Bold"/>
          <w:noProof w:val="0"/>
          <w:sz w:val="24"/>
          <w:szCs w:val="24"/>
        </w:rPr>
      </w:pPr>
    </w:p>
    <w:p w14:paraId="4F907555" w14:textId="77777777" w:rsidR="00417CF9" w:rsidRDefault="00417CF9" w:rsidP="00B43904">
      <w:pPr>
        <w:rPr>
          <w:rFonts w:eastAsia="Calibri,Bold"/>
          <w:noProof w:val="0"/>
          <w:sz w:val="24"/>
          <w:szCs w:val="24"/>
        </w:rPr>
      </w:pPr>
    </w:p>
    <w:p w14:paraId="73F21F6F" w14:textId="77777777" w:rsidR="006B7073" w:rsidRDefault="006B7073" w:rsidP="00B43904">
      <w:pPr>
        <w:rPr>
          <w:rFonts w:eastAsia="Calibri,Bold"/>
          <w:noProof w:val="0"/>
          <w:sz w:val="24"/>
          <w:szCs w:val="24"/>
        </w:rPr>
      </w:pPr>
    </w:p>
    <w:p w14:paraId="2AACDDA9" w14:textId="77777777" w:rsidR="00417CF9" w:rsidRDefault="00417CF9" w:rsidP="00B43904">
      <w:pPr>
        <w:rPr>
          <w:rFonts w:eastAsia="Calibri,Bold"/>
          <w:noProof w:val="0"/>
          <w:sz w:val="24"/>
          <w:szCs w:val="24"/>
        </w:rPr>
      </w:pPr>
    </w:p>
    <w:p w14:paraId="7C0DD48B" w14:textId="15CE13B3" w:rsidR="007B3D33" w:rsidRPr="0097434A" w:rsidRDefault="007B3D33" w:rsidP="00245397">
      <w:pPr>
        <w:rPr>
          <w:b/>
          <w:sz w:val="24"/>
          <w:szCs w:val="24"/>
          <w:lang w:val="sr-Cyrl-RS"/>
        </w:rPr>
      </w:pPr>
    </w:p>
    <w:sectPr w:rsidR="007B3D33" w:rsidRPr="0097434A" w:rsidSect="00AF2884">
      <w:headerReference w:type="default" r:id="rId8"/>
      <w:headerReference w:type="first" r:id="rId9"/>
      <w:footerReference w:type="first" r:id="rId10"/>
      <w:type w:val="continuous"/>
      <w:pgSz w:w="11906" w:h="16838" w:code="9"/>
      <w:pgMar w:top="1276" w:right="849" w:bottom="851" w:left="1276" w:header="567" w:footer="567" w:gutter="0"/>
      <w:paperSrc w:other="7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689DE" w14:textId="77777777" w:rsidR="00820049" w:rsidRDefault="00820049">
      <w:r>
        <w:separator/>
      </w:r>
    </w:p>
  </w:endnote>
  <w:endnote w:type="continuationSeparator" w:id="0">
    <w:p w14:paraId="0FC2E701" w14:textId="77777777" w:rsidR="00820049" w:rsidRDefault="0082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grammaDMedExt">
    <w:panose1 w:val="020B0607030502060204"/>
    <w:charset w:val="00"/>
    <w:family w:val="swiss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9EDF9" w14:textId="77777777" w:rsidR="00C5143C" w:rsidRDefault="00C5143C" w:rsidP="00E26AA7">
    <w:pPr>
      <w:tabs>
        <w:tab w:val="left" w:pos="1971"/>
        <w:tab w:val="left" w:pos="7513"/>
        <w:tab w:val="right" w:pos="9637"/>
      </w:tabs>
      <w:jc w:val="right"/>
    </w:pPr>
    <w:r>
      <w:rPr>
        <w:rFonts w:ascii="MicrogrammaDMedExt" w:hAnsi="MicrogrammaDMedExt"/>
        <w:sz w:val="16"/>
        <w:szCs w:val="16"/>
        <w:lang w:val="sr-Latn-CS"/>
      </w:rPr>
      <w:t xml:space="preserve"> </w:t>
    </w:r>
    <w:r>
      <w:rPr>
        <w:rFonts w:ascii="Calibri" w:hAnsi="Calibri"/>
        <w:sz w:val="16"/>
        <w:szCs w:val="16"/>
      </w:rPr>
      <w:t xml:space="preserve">  </w:t>
    </w:r>
  </w:p>
  <w:p w14:paraId="15EB4A31" w14:textId="77777777" w:rsidR="00C5143C" w:rsidRDefault="00C5143C" w:rsidP="00245397">
    <w:pPr>
      <w:tabs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72E05" w14:textId="77777777" w:rsidR="00820049" w:rsidRDefault="00820049">
      <w:r>
        <w:separator/>
      </w:r>
    </w:p>
  </w:footnote>
  <w:footnote w:type="continuationSeparator" w:id="0">
    <w:p w14:paraId="1F1E2FF1" w14:textId="77777777" w:rsidR="00820049" w:rsidRDefault="00820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F0BD7" w14:textId="77777777" w:rsidR="00C5143C" w:rsidRDefault="00C5143C">
    <w:pPr>
      <w:pStyle w:val="Header"/>
      <w:jc w:val="right"/>
    </w:pPr>
  </w:p>
  <w:p w14:paraId="22B5EA82" w14:textId="77777777" w:rsidR="00C5143C" w:rsidRDefault="00C514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E52F8" w14:textId="77777777" w:rsidR="00C5143C" w:rsidRPr="007D726D" w:rsidRDefault="00C5143C">
    <w:pPr>
      <w:tabs>
        <w:tab w:val="left" w:pos="1971"/>
        <w:tab w:val="left" w:pos="4175"/>
        <w:tab w:val="left" w:pos="7513"/>
        <w:tab w:val="right" w:pos="9638"/>
      </w:tabs>
      <w:jc w:val="right"/>
      <w:rPr>
        <w:rFonts w:ascii="Calibri" w:hAnsi="Calibri"/>
        <w:b/>
        <w:w w:val="15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E6599"/>
    <w:multiLevelType w:val="hybridMultilevel"/>
    <w:tmpl w:val="1BC0E298"/>
    <w:lvl w:ilvl="0" w:tplc="040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" w15:restartNumberingAfterBreak="0">
    <w:nsid w:val="0EEA54CF"/>
    <w:multiLevelType w:val="multilevel"/>
    <w:tmpl w:val="AC5CBBE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7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7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800"/>
      </w:pPr>
      <w:rPr>
        <w:rFonts w:hint="default"/>
      </w:rPr>
    </w:lvl>
  </w:abstractNum>
  <w:abstractNum w:abstractNumId="2" w15:restartNumberingAfterBreak="0">
    <w:nsid w:val="137D60BA"/>
    <w:multiLevelType w:val="hybridMultilevel"/>
    <w:tmpl w:val="F14469F8"/>
    <w:lvl w:ilvl="0" w:tplc="96FE22EA">
      <w:start w:val="10"/>
      <w:numFmt w:val="bullet"/>
      <w:lvlText w:val="-"/>
      <w:lvlJc w:val="left"/>
      <w:pPr>
        <w:ind w:left="81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3" w15:restartNumberingAfterBreak="0">
    <w:nsid w:val="161438E6"/>
    <w:multiLevelType w:val="hybridMultilevel"/>
    <w:tmpl w:val="4E44E914"/>
    <w:lvl w:ilvl="0" w:tplc="8B607894">
      <w:start w:val="1"/>
      <w:numFmt w:val="bullet"/>
      <w:lvlText w:val="-"/>
      <w:lvlJc w:val="left"/>
      <w:pPr>
        <w:ind w:left="61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" w15:restartNumberingAfterBreak="0">
    <w:nsid w:val="17595505"/>
    <w:multiLevelType w:val="multilevel"/>
    <w:tmpl w:val="6E66C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EF3C00"/>
    <w:multiLevelType w:val="hybridMultilevel"/>
    <w:tmpl w:val="23FE3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D240E"/>
    <w:multiLevelType w:val="hybridMultilevel"/>
    <w:tmpl w:val="693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D5B31"/>
    <w:multiLevelType w:val="hybridMultilevel"/>
    <w:tmpl w:val="F1948502"/>
    <w:lvl w:ilvl="0" w:tplc="3BB4E65C">
      <w:start w:val="1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8768EE"/>
    <w:multiLevelType w:val="hybridMultilevel"/>
    <w:tmpl w:val="49A6F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B71AE"/>
    <w:multiLevelType w:val="hybridMultilevel"/>
    <w:tmpl w:val="77E63372"/>
    <w:lvl w:ilvl="0" w:tplc="CEDAFF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F35DE"/>
    <w:multiLevelType w:val="multilevel"/>
    <w:tmpl w:val="88FA58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87380B"/>
    <w:multiLevelType w:val="hybridMultilevel"/>
    <w:tmpl w:val="D58271AA"/>
    <w:lvl w:ilvl="0" w:tplc="040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2" w15:restartNumberingAfterBreak="0">
    <w:nsid w:val="25421A27"/>
    <w:multiLevelType w:val="hybridMultilevel"/>
    <w:tmpl w:val="1512AA46"/>
    <w:lvl w:ilvl="0" w:tplc="040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3" w15:restartNumberingAfterBreak="0">
    <w:nsid w:val="28D81C4C"/>
    <w:multiLevelType w:val="hybridMultilevel"/>
    <w:tmpl w:val="560EAFC2"/>
    <w:lvl w:ilvl="0" w:tplc="040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4" w15:restartNumberingAfterBreak="0">
    <w:nsid w:val="2B866768"/>
    <w:multiLevelType w:val="hybridMultilevel"/>
    <w:tmpl w:val="B55AD75E"/>
    <w:lvl w:ilvl="0" w:tplc="040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5" w15:restartNumberingAfterBreak="0">
    <w:nsid w:val="356223C9"/>
    <w:multiLevelType w:val="hybridMultilevel"/>
    <w:tmpl w:val="5AAE1A88"/>
    <w:lvl w:ilvl="0" w:tplc="6ADE277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710BDA"/>
    <w:multiLevelType w:val="hybridMultilevel"/>
    <w:tmpl w:val="C28AB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61943"/>
    <w:multiLevelType w:val="hybridMultilevel"/>
    <w:tmpl w:val="68CA73D4"/>
    <w:lvl w:ilvl="0" w:tplc="98C656B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A6B52D4"/>
    <w:multiLevelType w:val="multilevel"/>
    <w:tmpl w:val="682E3F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CC638B8"/>
    <w:multiLevelType w:val="hybridMultilevel"/>
    <w:tmpl w:val="5DC4A57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C2C30"/>
    <w:multiLevelType w:val="hybridMultilevel"/>
    <w:tmpl w:val="19B20606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2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 w15:restartNumberingAfterBreak="0">
    <w:nsid w:val="406233E2"/>
    <w:multiLevelType w:val="hybridMultilevel"/>
    <w:tmpl w:val="432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F83250"/>
    <w:multiLevelType w:val="hybridMultilevel"/>
    <w:tmpl w:val="C3BC9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556D1"/>
    <w:multiLevelType w:val="hybridMultilevel"/>
    <w:tmpl w:val="9D94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86225"/>
    <w:multiLevelType w:val="hybridMultilevel"/>
    <w:tmpl w:val="D91C8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71C64"/>
    <w:multiLevelType w:val="multilevel"/>
    <w:tmpl w:val="D1D43F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211831"/>
    <w:multiLevelType w:val="hybridMultilevel"/>
    <w:tmpl w:val="A93035F4"/>
    <w:lvl w:ilvl="0" w:tplc="040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27" w15:restartNumberingAfterBreak="0">
    <w:nsid w:val="4B9B3471"/>
    <w:multiLevelType w:val="hybridMultilevel"/>
    <w:tmpl w:val="BBA2C5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3DF1"/>
    <w:multiLevelType w:val="hybridMultilevel"/>
    <w:tmpl w:val="5E52D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0519E"/>
    <w:multiLevelType w:val="hybridMultilevel"/>
    <w:tmpl w:val="B37046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B41051"/>
    <w:multiLevelType w:val="multilevel"/>
    <w:tmpl w:val="4322C4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5C064B5"/>
    <w:multiLevelType w:val="hybridMultilevel"/>
    <w:tmpl w:val="5636E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DB4E3D"/>
    <w:multiLevelType w:val="hybridMultilevel"/>
    <w:tmpl w:val="8B7A50F4"/>
    <w:lvl w:ilvl="0" w:tplc="D2D6DCC2">
      <w:start w:val="1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592A6CDE"/>
    <w:multiLevelType w:val="hybridMultilevel"/>
    <w:tmpl w:val="8A86E2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DD5F47"/>
    <w:multiLevelType w:val="hybridMultilevel"/>
    <w:tmpl w:val="DE1EE8D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3921F17"/>
    <w:multiLevelType w:val="hybridMultilevel"/>
    <w:tmpl w:val="EC94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B41A3"/>
    <w:multiLevelType w:val="hybridMultilevel"/>
    <w:tmpl w:val="8F461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AA166C"/>
    <w:multiLevelType w:val="hybridMultilevel"/>
    <w:tmpl w:val="8D06A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41D7A"/>
    <w:multiLevelType w:val="multilevel"/>
    <w:tmpl w:val="DA941A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FC22DEA"/>
    <w:multiLevelType w:val="hybridMultilevel"/>
    <w:tmpl w:val="FD428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B5EC0"/>
    <w:multiLevelType w:val="hybridMultilevel"/>
    <w:tmpl w:val="C1402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4341AC"/>
    <w:multiLevelType w:val="hybridMultilevel"/>
    <w:tmpl w:val="E760F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D43E2"/>
    <w:multiLevelType w:val="hybridMultilevel"/>
    <w:tmpl w:val="EF924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37011"/>
    <w:multiLevelType w:val="hybridMultilevel"/>
    <w:tmpl w:val="5BE28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787BAF"/>
    <w:multiLevelType w:val="multilevel"/>
    <w:tmpl w:val="564C13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19"/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3"/>
  </w:num>
  <w:num w:numId="6">
    <w:abstractNumId w:val="42"/>
  </w:num>
  <w:num w:numId="7">
    <w:abstractNumId w:val="28"/>
  </w:num>
  <w:num w:numId="8">
    <w:abstractNumId w:val="7"/>
  </w:num>
  <w:num w:numId="9">
    <w:abstractNumId w:val="2"/>
  </w:num>
  <w:num w:numId="10">
    <w:abstractNumId w:val="14"/>
  </w:num>
  <w:num w:numId="11">
    <w:abstractNumId w:val="26"/>
  </w:num>
  <w:num w:numId="12">
    <w:abstractNumId w:val="23"/>
  </w:num>
  <w:num w:numId="13">
    <w:abstractNumId w:val="34"/>
  </w:num>
  <w:num w:numId="14">
    <w:abstractNumId w:val="9"/>
  </w:num>
  <w:num w:numId="15">
    <w:abstractNumId w:val="18"/>
  </w:num>
  <w:num w:numId="16">
    <w:abstractNumId w:val="16"/>
  </w:num>
  <w:num w:numId="17">
    <w:abstractNumId w:val="38"/>
  </w:num>
  <w:num w:numId="18">
    <w:abstractNumId w:val="41"/>
  </w:num>
  <w:num w:numId="19">
    <w:abstractNumId w:val="4"/>
  </w:num>
  <w:num w:numId="20">
    <w:abstractNumId w:val="39"/>
  </w:num>
  <w:num w:numId="21">
    <w:abstractNumId w:val="24"/>
  </w:num>
  <w:num w:numId="22">
    <w:abstractNumId w:val="21"/>
  </w:num>
  <w:num w:numId="23">
    <w:abstractNumId w:val="5"/>
  </w:num>
  <w:num w:numId="24">
    <w:abstractNumId w:val="40"/>
  </w:num>
  <w:num w:numId="25">
    <w:abstractNumId w:val="6"/>
  </w:num>
  <w:num w:numId="26">
    <w:abstractNumId w:val="8"/>
  </w:num>
  <w:num w:numId="27">
    <w:abstractNumId w:val="31"/>
  </w:num>
  <w:num w:numId="28">
    <w:abstractNumId w:val="35"/>
  </w:num>
  <w:num w:numId="29">
    <w:abstractNumId w:val="13"/>
  </w:num>
  <w:num w:numId="30">
    <w:abstractNumId w:val="0"/>
  </w:num>
  <w:num w:numId="31">
    <w:abstractNumId w:val="37"/>
  </w:num>
  <w:num w:numId="32">
    <w:abstractNumId w:val="22"/>
  </w:num>
  <w:num w:numId="33">
    <w:abstractNumId w:val="15"/>
  </w:num>
  <w:num w:numId="34">
    <w:abstractNumId w:val="32"/>
  </w:num>
  <w:num w:numId="35">
    <w:abstractNumId w:val="3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1"/>
  </w:num>
  <w:num w:numId="39">
    <w:abstractNumId w:val="12"/>
  </w:num>
  <w:num w:numId="40">
    <w:abstractNumId w:val="25"/>
  </w:num>
  <w:num w:numId="41">
    <w:abstractNumId w:val="44"/>
  </w:num>
  <w:num w:numId="42">
    <w:abstractNumId w:val="10"/>
  </w:num>
  <w:num w:numId="43">
    <w:abstractNumId w:val="30"/>
  </w:num>
  <w:num w:numId="44">
    <w:abstractNumId w:val="36"/>
  </w:num>
  <w:num w:numId="45">
    <w:abstractNumId w:val="20"/>
  </w:num>
  <w:num w:numId="46">
    <w:abstractNumId w:val="29"/>
  </w:num>
  <w:num w:numId="4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425"/>
  <w:drawingGridHorizontalSpacing w:val="57"/>
  <w:drawingGridVerticalSpacing w:val="57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d8a6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199"/>
    <w:rsid w:val="00004E4B"/>
    <w:rsid w:val="000065B6"/>
    <w:rsid w:val="00015F04"/>
    <w:rsid w:val="0002058A"/>
    <w:rsid w:val="00020CC1"/>
    <w:rsid w:val="000333AD"/>
    <w:rsid w:val="00034BD1"/>
    <w:rsid w:val="00036306"/>
    <w:rsid w:val="00045293"/>
    <w:rsid w:val="000454AB"/>
    <w:rsid w:val="00046B3D"/>
    <w:rsid w:val="00060CBA"/>
    <w:rsid w:val="00063524"/>
    <w:rsid w:val="00064D5C"/>
    <w:rsid w:val="0007385D"/>
    <w:rsid w:val="000744F9"/>
    <w:rsid w:val="00077545"/>
    <w:rsid w:val="00095760"/>
    <w:rsid w:val="000A26CE"/>
    <w:rsid w:val="000B128A"/>
    <w:rsid w:val="000B12E6"/>
    <w:rsid w:val="000C17B8"/>
    <w:rsid w:val="000C3FDA"/>
    <w:rsid w:val="000C652F"/>
    <w:rsid w:val="000D642B"/>
    <w:rsid w:val="000D69BF"/>
    <w:rsid w:val="000E2683"/>
    <w:rsid w:val="000E3AAB"/>
    <w:rsid w:val="000F0C7A"/>
    <w:rsid w:val="001069D4"/>
    <w:rsid w:val="0011178B"/>
    <w:rsid w:val="00114EF5"/>
    <w:rsid w:val="00120AFF"/>
    <w:rsid w:val="00124EBA"/>
    <w:rsid w:val="0013410D"/>
    <w:rsid w:val="00134848"/>
    <w:rsid w:val="001411E9"/>
    <w:rsid w:val="00141B98"/>
    <w:rsid w:val="001479C4"/>
    <w:rsid w:val="00150F37"/>
    <w:rsid w:val="00154A00"/>
    <w:rsid w:val="001563D5"/>
    <w:rsid w:val="001579D6"/>
    <w:rsid w:val="001729E1"/>
    <w:rsid w:val="00172DCE"/>
    <w:rsid w:val="00175EB8"/>
    <w:rsid w:val="00176B6C"/>
    <w:rsid w:val="00187427"/>
    <w:rsid w:val="001978CB"/>
    <w:rsid w:val="001A052F"/>
    <w:rsid w:val="001B69FF"/>
    <w:rsid w:val="001C1D83"/>
    <w:rsid w:val="001D35B5"/>
    <w:rsid w:val="001D4285"/>
    <w:rsid w:val="001E241C"/>
    <w:rsid w:val="001E321B"/>
    <w:rsid w:val="001F01A1"/>
    <w:rsid w:val="001F0ACF"/>
    <w:rsid w:val="001F1C53"/>
    <w:rsid w:val="001F3199"/>
    <w:rsid w:val="001F72D0"/>
    <w:rsid w:val="00202AB9"/>
    <w:rsid w:val="002124C6"/>
    <w:rsid w:val="002270DF"/>
    <w:rsid w:val="00231A12"/>
    <w:rsid w:val="0023262D"/>
    <w:rsid w:val="002379AD"/>
    <w:rsid w:val="00240D00"/>
    <w:rsid w:val="00244FAE"/>
    <w:rsid w:val="00245397"/>
    <w:rsid w:val="002533C7"/>
    <w:rsid w:val="00254417"/>
    <w:rsid w:val="00263EB1"/>
    <w:rsid w:val="0026419F"/>
    <w:rsid w:val="00275D6A"/>
    <w:rsid w:val="00280EBB"/>
    <w:rsid w:val="00291AB8"/>
    <w:rsid w:val="002952A2"/>
    <w:rsid w:val="00297D46"/>
    <w:rsid w:val="00297EE8"/>
    <w:rsid w:val="002A19A1"/>
    <w:rsid w:val="002A6D4B"/>
    <w:rsid w:val="002B0C97"/>
    <w:rsid w:val="002B345C"/>
    <w:rsid w:val="002B6610"/>
    <w:rsid w:val="002D530C"/>
    <w:rsid w:val="002E3881"/>
    <w:rsid w:val="002E484B"/>
    <w:rsid w:val="002F401B"/>
    <w:rsid w:val="003015CA"/>
    <w:rsid w:val="00302F36"/>
    <w:rsid w:val="00303680"/>
    <w:rsid w:val="003059A3"/>
    <w:rsid w:val="003114F1"/>
    <w:rsid w:val="00315A6E"/>
    <w:rsid w:val="00337E8D"/>
    <w:rsid w:val="0034014E"/>
    <w:rsid w:val="00343AD9"/>
    <w:rsid w:val="0034635B"/>
    <w:rsid w:val="0034678B"/>
    <w:rsid w:val="003468B6"/>
    <w:rsid w:val="003473CF"/>
    <w:rsid w:val="00354953"/>
    <w:rsid w:val="0036332A"/>
    <w:rsid w:val="00363527"/>
    <w:rsid w:val="00364CE8"/>
    <w:rsid w:val="00364E8C"/>
    <w:rsid w:val="00365D9C"/>
    <w:rsid w:val="00366E83"/>
    <w:rsid w:val="003732F9"/>
    <w:rsid w:val="00381EA5"/>
    <w:rsid w:val="00385426"/>
    <w:rsid w:val="00386389"/>
    <w:rsid w:val="003A2502"/>
    <w:rsid w:val="003B38D4"/>
    <w:rsid w:val="003B7E72"/>
    <w:rsid w:val="003C1756"/>
    <w:rsid w:val="003C7685"/>
    <w:rsid w:val="003D4143"/>
    <w:rsid w:val="003F1F4B"/>
    <w:rsid w:val="003F2DCE"/>
    <w:rsid w:val="003F5AC6"/>
    <w:rsid w:val="00400010"/>
    <w:rsid w:val="004029A9"/>
    <w:rsid w:val="0040416E"/>
    <w:rsid w:val="004147F5"/>
    <w:rsid w:val="00416D3F"/>
    <w:rsid w:val="00416E5C"/>
    <w:rsid w:val="00417CF9"/>
    <w:rsid w:val="0042082D"/>
    <w:rsid w:val="00421E53"/>
    <w:rsid w:val="00424FD0"/>
    <w:rsid w:val="00426F71"/>
    <w:rsid w:val="004414D9"/>
    <w:rsid w:val="0044439E"/>
    <w:rsid w:val="0044768A"/>
    <w:rsid w:val="004576D8"/>
    <w:rsid w:val="00460E96"/>
    <w:rsid w:val="00461F4A"/>
    <w:rsid w:val="00462B36"/>
    <w:rsid w:val="00463A26"/>
    <w:rsid w:val="00494A45"/>
    <w:rsid w:val="004B0FF2"/>
    <w:rsid w:val="004B4D86"/>
    <w:rsid w:val="004C1A94"/>
    <w:rsid w:val="004C5014"/>
    <w:rsid w:val="004C7FF2"/>
    <w:rsid w:val="004D3D47"/>
    <w:rsid w:val="004D58FC"/>
    <w:rsid w:val="004E0D97"/>
    <w:rsid w:val="004E6327"/>
    <w:rsid w:val="004F0987"/>
    <w:rsid w:val="004F4545"/>
    <w:rsid w:val="0050086B"/>
    <w:rsid w:val="00503E79"/>
    <w:rsid w:val="00507307"/>
    <w:rsid w:val="00521FE1"/>
    <w:rsid w:val="0052209B"/>
    <w:rsid w:val="005245F2"/>
    <w:rsid w:val="005262AB"/>
    <w:rsid w:val="00534263"/>
    <w:rsid w:val="00536886"/>
    <w:rsid w:val="0055216D"/>
    <w:rsid w:val="005610E7"/>
    <w:rsid w:val="00581CDA"/>
    <w:rsid w:val="00583626"/>
    <w:rsid w:val="005847F2"/>
    <w:rsid w:val="00585B68"/>
    <w:rsid w:val="005942E2"/>
    <w:rsid w:val="00596C60"/>
    <w:rsid w:val="005A7648"/>
    <w:rsid w:val="005B51A2"/>
    <w:rsid w:val="005C3351"/>
    <w:rsid w:val="005C4BA6"/>
    <w:rsid w:val="005D4800"/>
    <w:rsid w:val="005D6D24"/>
    <w:rsid w:val="005E5600"/>
    <w:rsid w:val="005E5602"/>
    <w:rsid w:val="005F7B46"/>
    <w:rsid w:val="00601E03"/>
    <w:rsid w:val="00603B5C"/>
    <w:rsid w:val="00603BD9"/>
    <w:rsid w:val="0060540C"/>
    <w:rsid w:val="00605BCC"/>
    <w:rsid w:val="00605BEC"/>
    <w:rsid w:val="00607CBC"/>
    <w:rsid w:val="006151B4"/>
    <w:rsid w:val="00622B1B"/>
    <w:rsid w:val="006231D1"/>
    <w:rsid w:val="00626C9A"/>
    <w:rsid w:val="006279E2"/>
    <w:rsid w:val="00627D11"/>
    <w:rsid w:val="00637CCD"/>
    <w:rsid w:val="0065793D"/>
    <w:rsid w:val="00660360"/>
    <w:rsid w:val="00666E68"/>
    <w:rsid w:val="00676556"/>
    <w:rsid w:val="0067717A"/>
    <w:rsid w:val="00682D0E"/>
    <w:rsid w:val="00686FE9"/>
    <w:rsid w:val="00694453"/>
    <w:rsid w:val="006956D9"/>
    <w:rsid w:val="00697542"/>
    <w:rsid w:val="006A3F40"/>
    <w:rsid w:val="006B12C1"/>
    <w:rsid w:val="006B5CD3"/>
    <w:rsid w:val="006B6DB3"/>
    <w:rsid w:val="006B7073"/>
    <w:rsid w:val="006D0AD6"/>
    <w:rsid w:val="00700128"/>
    <w:rsid w:val="007056B8"/>
    <w:rsid w:val="007122BF"/>
    <w:rsid w:val="007136CC"/>
    <w:rsid w:val="00720C64"/>
    <w:rsid w:val="00745665"/>
    <w:rsid w:val="007504C0"/>
    <w:rsid w:val="007540ED"/>
    <w:rsid w:val="00757E16"/>
    <w:rsid w:val="0076399F"/>
    <w:rsid w:val="00774588"/>
    <w:rsid w:val="00774BF4"/>
    <w:rsid w:val="00783816"/>
    <w:rsid w:val="00784D9B"/>
    <w:rsid w:val="0078719D"/>
    <w:rsid w:val="00787A3E"/>
    <w:rsid w:val="00790BCB"/>
    <w:rsid w:val="007B2A39"/>
    <w:rsid w:val="007B35DF"/>
    <w:rsid w:val="007B3D33"/>
    <w:rsid w:val="007B6169"/>
    <w:rsid w:val="007C0E93"/>
    <w:rsid w:val="007C757E"/>
    <w:rsid w:val="007D55B2"/>
    <w:rsid w:val="007D5D63"/>
    <w:rsid w:val="007D726D"/>
    <w:rsid w:val="007D79C2"/>
    <w:rsid w:val="00803A84"/>
    <w:rsid w:val="00820049"/>
    <w:rsid w:val="00830BBB"/>
    <w:rsid w:val="008338E2"/>
    <w:rsid w:val="008341EC"/>
    <w:rsid w:val="00836082"/>
    <w:rsid w:val="0083748F"/>
    <w:rsid w:val="008402AF"/>
    <w:rsid w:val="008529B9"/>
    <w:rsid w:val="0085460A"/>
    <w:rsid w:val="0086265B"/>
    <w:rsid w:val="00864BEB"/>
    <w:rsid w:val="00867CD9"/>
    <w:rsid w:val="00867F27"/>
    <w:rsid w:val="00874216"/>
    <w:rsid w:val="0088385B"/>
    <w:rsid w:val="00885010"/>
    <w:rsid w:val="008906C7"/>
    <w:rsid w:val="00896C47"/>
    <w:rsid w:val="008A1F66"/>
    <w:rsid w:val="008C2A98"/>
    <w:rsid w:val="008D4A4A"/>
    <w:rsid w:val="008E425B"/>
    <w:rsid w:val="008F04B5"/>
    <w:rsid w:val="008F0AAC"/>
    <w:rsid w:val="008F3EB6"/>
    <w:rsid w:val="008F5DB2"/>
    <w:rsid w:val="009002DF"/>
    <w:rsid w:val="00924343"/>
    <w:rsid w:val="00931C32"/>
    <w:rsid w:val="00940AFA"/>
    <w:rsid w:val="00960C80"/>
    <w:rsid w:val="0097229E"/>
    <w:rsid w:val="0097434A"/>
    <w:rsid w:val="00977199"/>
    <w:rsid w:val="009779EC"/>
    <w:rsid w:val="0098488F"/>
    <w:rsid w:val="00991026"/>
    <w:rsid w:val="0099416F"/>
    <w:rsid w:val="00995CA2"/>
    <w:rsid w:val="009A1B2D"/>
    <w:rsid w:val="009A5477"/>
    <w:rsid w:val="009B1291"/>
    <w:rsid w:val="009C2A46"/>
    <w:rsid w:val="009C2A72"/>
    <w:rsid w:val="009C2E85"/>
    <w:rsid w:val="009C52F2"/>
    <w:rsid w:val="009D1095"/>
    <w:rsid w:val="009D3D0F"/>
    <w:rsid w:val="009D4824"/>
    <w:rsid w:val="009D692E"/>
    <w:rsid w:val="009D77A7"/>
    <w:rsid w:val="009F045B"/>
    <w:rsid w:val="00A00611"/>
    <w:rsid w:val="00A0150B"/>
    <w:rsid w:val="00A0742C"/>
    <w:rsid w:val="00A12DD2"/>
    <w:rsid w:val="00A13584"/>
    <w:rsid w:val="00A21CD7"/>
    <w:rsid w:val="00A266CA"/>
    <w:rsid w:val="00A43F92"/>
    <w:rsid w:val="00A502C2"/>
    <w:rsid w:val="00A51A97"/>
    <w:rsid w:val="00A57EA3"/>
    <w:rsid w:val="00A60257"/>
    <w:rsid w:val="00A61C07"/>
    <w:rsid w:val="00A66E67"/>
    <w:rsid w:val="00A85825"/>
    <w:rsid w:val="00A91515"/>
    <w:rsid w:val="00A93430"/>
    <w:rsid w:val="00AA3300"/>
    <w:rsid w:val="00AB1600"/>
    <w:rsid w:val="00AB7D4E"/>
    <w:rsid w:val="00AC5B19"/>
    <w:rsid w:val="00AC7912"/>
    <w:rsid w:val="00AE63C2"/>
    <w:rsid w:val="00AF25CF"/>
    <w:rsid w:val="00AF2884"/>
    <w:rsid w:val="00AF2DE2"/>
    <w:rsid w:val="00AF31DC"/>
    <w:rsid w:val="00AF3B5D"/>
    <w:rsid w:val="00B0592C"/>
    <w:rsid w:val="00B22F14"/>
    <w:rsid w:val="00B24E39"/>
    <w:rsid w:val="00B351AC"/>
    <w:rsid w:val="00B40448"/>
    <w:rsid w:val="00B43904"/>
    <w:rsid w:val="00B46B20"/>
    <w:rsid w:val="00B93818"/>
    <w:rsid w:val="00B93A0D"/>
    <w:rsid w:val="00BA0514"/>
    <w:rsid w:val="00BA7E95"/>
    <w:rsid w:val="00BB04BB"/>
    <w:rsid w:val="00BB4A38"/>
    <w:rsid w:val="00BB4BF5"/>
    <w:rsid w:val="00BB5504"/>
    <w:rsid w:val="00BB590C"/>
    <w:rsid w:val="00BB5B9E"/>
    <w:rsid w:val="00BB77E3"/>
    <w:rsid w:val="00BC0998"/>
    <w:rsid w:val="00BC3F2A"/>
    <w:rsid w:val="00BC6CFA"/>
    <w:rsid w:val="00BD0E0C"/>
    <w:rsid w:val="00BD13A2"/>
    <w:rsid w:val="00BD1DDC"/>
    <w:rsid w:val="00BD2BCB"/>
    <w:rsid w:val="00BF048B"/>
    <w:rsid w:val="00C04CEC"/>
    <w:rsid w:val="00C054A2"/>
    <w:rsid w:val="00C073D3"/>
    <w:rsid w:val="00C10ECE"/>
    <w:rsid w:val="00C133BC"/>
    <w:rsid w:val="00C145EB"/>
    <w:rsid w:val="00C17B31"/>
    <w:rsid w:val="00C227B8"/>
    <w:rsid w:val="00C2418E"/>
    <w:rsid w:val="00C24CF5"/>
    <w:rsid w:val="00C25465"/>
    <w:rsid w:val="00C25DBB"/>
    <w:rsid w:val="00C265AB"/>
    <w:rsid w:val="00C442F6"/>
    <w:rsid w:val="00C5143C"/>
    <w:rsid w:val="00C56911"/>
    <w:rsid w:val="00C608CE"/>
    <w:rsid w:val="00C62ED1"/>
    <w:rsid w:val="00C653DA"/>
    <w:rsid w:val="00C6694E"/>
    <w:rsid w:val="00C71E30"/>
    <w:rsid w:val="00C75037"/>
    <w:rsid w:val="00C772C4"/>
    <w:rsid w:val="00C843F0"/>
    <w:rsid w:val="00C9237E"/>
    <w:rsid w:val="00CA3F07"/>
    <w:rsid w:val="00CA7D8E"/>
    <w:rsid w:val="00CB15A1"/>
    <w:rsid w:val="00CB4380"/>
    <w:rsid w:val="00CC487F"/>
    <w:rsid w:val="00CC5758"/>
    <w:rsid w:val="00CD1DA3"/>
    <w:rsid w:val="00CD3E89"/>
    <w:rsid w:val="00CD5847"/>
    <w:rsid w:val="00CD72D6"/>
    <w:rsid w:val="00CE1525"/>
    <w:rsid w:val="00CE5DC0"/>
    <w:rsid w:val="00CF1A81"/>
    <w:rsid w:val="00CF4018"/>
    <w:rsid w:val="00D064A5"/>
    <w:rsid w:val="00D0689B"/>
    <w:rsid w:val="00D06D8E"/>
    <w:rsid w:val="00D07229"/>
    <w:rsid w:val="00D1008D"/>
    <w:rsid w:val="00D30654"/>
    <w:rsid w:val="00D344A8"/>
    <w:rsid w:val="00D36F25"/>
    <w:rsid w:val="00D420CB"/>
    <w:rsid w:val="00D44CA8"/>
    <w:rsid w:val="00D46645"/>
    <w:rsid w:val="00D46A69"/>
    <w:rsid w:val="00D51DA3"/>
    <w:rsid w:val="00D52787"/>
    <w:rsid w:val="00D54508"/>
    <w:rsid w:val="00D71317"/>
    <w:rsid w:val="00D71AD3"/>
    <w:rsid w:val="00D75A19"/>
    <w:rsid w:val="00D812BB"/>
    <w:rsid w:val="00D82E58"/>
    <w:rsid w:val="00D834D1"/>
    <w:rsid w:val="00D84789"/>
    <w:rsid w:val="00D84ACA"/>
    <w:rsid w:val="00D86897"/>
    <w:rsid w:val="00DA14A2"/>
    <w:rsid w:val="00DA1CBE"/>
    <w:rsid w:val="00DB5E5C"/>
    <w:rsid w:val="00DC1B0E"/>
    <w:rsid w:val="00DC23B2"/>
    <w:rsid w:val="00DC36C9"/>
    <w:rsid w:val="00DD4BBA"/>
    <w:rsid w:val="00DE5D35"/>
    <w:rsid w:val="00DE5D55"/>
    <w:rsid w:val="00E02CFF"/>
    <w:rsid w:val="00E04335"/>
    <w:rsid w:val="00E1687A"/>
    <w:rsid w:val="00E16C20"/>
    <w:rsid w:val="00E1774D"/>
    <w:rsid w:val="00E17763"/>
    <w:rsid w:val="00E24E18"/>
    <w:rsid w:val="00E26AA7"/>
    <w:rsid w:val="00E2772C"/>
    <w:rsid w:val="00E50E6D"/>
    <w:rsid w:val="00E56F24"/>
    <w:rsid w:val="00E66A7C"/>
    <w:rsid w:val="00E72019"/>
    <w:rsid w:val="00E72219"/>
    <w:rsid w:val="00E83309"/>
    <w:rsid w:val="00E92B8A"/>
    <w:rsid w:val="00E93230"/>
    <w:rsid w:val="00E954ED"/>
    <w:rsid w:val="00EA6507"/>
    <w:rsid w:val="00EA71A4"/>
    <w:rsid w:val="00EB1381"/>
    <w:rsid w:val="00EB4A83"/>
    <w:rsid w:val="00EB5AD9"/>
    <w:rsid w:val="00EC1AA9"/>
    <w:rsid w:val="00ED015A"/>
    <w:rsid w:val="00ED16C3"/>
    <w:rsid w:val="00ED175C"/>
    <w:rsid w:val="00ED1EBD"/>
    <w:rsid w:val="00EE2745"/>
    <w:rsid w:val="00EF0EB0"/>
    <w:rsid w:val="00EF2298"/>
    <w:rsid w:val="00F01A5A"/>
    <w:rsid w:val="00F05768"/>
    <w:rsid w:val="00F06E5B"/>
    <w:rsid w:val="00F12B36"/>
    <w:rsid w:val="00F22C5A"/>
    <w:rsid w:val="00F32CF8"/>
    <w:rsid w:val="00F33B39"/>
    <w:rsid w:val="00F34C3C"/>
    <w:rsid w:val="00F448D7"/>
    <w:rsid w:val="00F47942"/>
    <w:rsid w:val="00F52F6D"/>
    <w:rsid w:val="00F60776"/>
    <w:rsid w:val="00F6350E"/>
    <w:rsid w:val="00F63E02"/>
    <w:rsid w:val="00F71073"/>
    <w:rsid w:val="00F73A9F"/>
    <w:rsid w:val="00F84523"/>
    <w:rsid w:val="00F936DB"/>
    <w:rsid w:val="00F97B57"/>
    <w:rsid w:val="00FA0579"/>
    <w:rsid w:val="00FA20B8"/>
    <w:rsid w:val="00FA405C"/>
    <w:rsid w:val="00FA4373"/>
    <w:rsid w:val="00FB379E"/>
    <w:rsid w:val="00FD0E25"/>
    <w:rsid w:val="00FD6B07"/>
    <w:rsid w:val="00FE2F99"/>
    <w:rsid w:val="00FF17E5"/>
    <w:rsid w:val="00FF5BCA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8a6da"/>
    </o:shapedefaults>
    <o:shapelayout v:ext="edit">
      <o:idmap v:ext="edit" data="1"/>
    </o:shapelayout>
  </w:shapeDefaults>
  <w:decimalSymbol w:val=","/>
  <w:listSeparator w:val=";"/>
  <w14:docId w14:val="3ECA1990"/>
  <w15:docId w15:val="{8D4E4BE3-2C8F-4229-B06D-2CB113398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B46"/>
    <w:rPr>
      <w:rFonts w:ascii="Arial" w:hAnsi="Arial" w:cs="Arial"/>
      <w:noProof/>
    </w:rPr>
  </w:style>
  <w:style w:type="paragraph" w:styleId="Heading1">
    <w:name w:val="heading 1"/>
    <w:basedOn w:val="Normal"/>
    <w:next w:val="Normal"/>
    <w:link w:val="Heading1Char"/>
    <w:qFormat/>
    <w:rsid w:val="005F7B46"/>
    <w:pPr>
      <w:keepNext/>
      <w:outlineLvl w:val="0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32F9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32F9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0BCB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7B4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7B4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5F7B46"/>
    <w:rPr>
      <w:color w:val="0000FF"/>
      <w:u w:val="single"/>
    </w:rPr>
  </w:style>
  <w:style w:type="paragraph" w:styleId="BalloonText">
    <w:name w:val="Balloon Text"/>
    <w:basedOn w:val="Normal"/>
    <w:semiHidden/>
    <w:rsid w:val="005F7B4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5F7B46"/>
    <w:pPr>
      <w:jc w:val="center"/>
    </w:pPr>
    <w:rPr>
      <w:b/>
      <w:noProof w:val="0"/>
      <w:sz w:val="24"/>
      <w:lang w:val="sr-Cyrl-CS"/>
    </w:rPr>
  </w:style>
  <w:style w:type="character" w:customStyle="1" w:styleId="Heading1Char">
    <w:name w:val="Heading 1 Char"/>
    <w:basedOn w:val="DefaultParagraphFont"/>
    <w:link w:val="Heading1"/>
    <w:rsid w:val="00C653DA"/>
    <w:rPr>
      <w:rFonts w:ascii="Arial" w:hAnsi="Arial" w:cs="Arial"/>
      <w:noProof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3732F9"/>
    <w:rPr>
      <w:rFonts w:ascii="Cambria" w:eastAsia="Times New Roman" w:hAnsi="Cambria" w:cs="Times New Roman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32F9"/>
    <w:rPr>
      <w:rFonts w:ascii="Calibri" w:eastAsia="Times New Roman" w:hAnsi="Calibri" w:cs="Times New Roman"/>
      <w:b/>
      <w:bCs/>
      <w:noProof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790BCB"/>
    <w:pPr>
      <w:ind w:left="720"/>
    </w:pPr>
    <w:rPr>
      <w:rFonts w:ascii="Calibri" w:eastAsia="Calibri" w:hAnsi="Calibri" w:cs="Times New Roman"/>
      <w:noProof w:val="0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790BCB"/>
    <w:rPr>
      <w:rFonts w:ascii="Calibri" w:eastAsia="Calibri" w:hAnsi="Calibri"/>
      <w:sz w:val="22"/>
      <w:szCs w:val="22"/>
    </w:rPr>
  </w:style>
  <w:style w:type="paragraph" w:customStyle="1" w:styleId="4PGR">
    <w:name w:val="4 PGR"/>
    <w:basedOn w:val="Heading6"/>
    <w:qFormat/>
    <w:rsid w:val="00790BCB"/>
    <w:pPr>
      <w:keepNext/>
      <w:spacing w:before="0" w:after="0"/>
      <w:jc w:val="both"/>
    </w:pPr>
    <w:rPr>
      <w:b w:val="0"/>
      <w:caps/>
      <w:noProof w:val="0"/>
      <w:color w:val="002060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0BCB"/>
    <w:rPr>
      <w:rFonts w:ascii="Calibri" w:eastAsia="Times New Roman" w:hAnsi="Calibri" w:cs="Times New Roman"/>
      <w:b/>
      <w:bCs/>
      <w:noProof/>
      <w:sz w:val="22"/>
      <w:szCs w:val="22"/>
    </w:rPr>
  </w:style>
  <w:style w:type="table" w:customStyle="1" w:styleId="GridTable1Light1">
    <w:name w:val="Grid Table 1 Light1"/>
    <w:basedOn w:val="TableNormal"/>
    <w:uiPriority w:val="46"/>
    <w:locked/>
    <w:rsid w:val="00187427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link w:val="NoSpacingChar"/>
    <w:uiPriority w:val="1"/>
    <w:qFormat/>
    <w:rsid w:val="00686FE9"/>
    <w:rPr>
      <w:rFonts w:ascii="Arial" w:hAnsi="Arial"/>
      <w:sz w:val="24"/>
      <w:szCs w:val="22"/>
    </w:rPr>
  </w:style>
  <w:style w:type="character" w:customStyle="1" w:styleId="NoSpacingChar">
    <w:name w:val="No Spacing Char"/>
    <w:link w:val="NoSpacing"/>
    <w:uiPriority w:val="1"/>
    <w:rsid w:val="00686FE9"/>
    <w:rPr>
      <w:rFonts w:ascii="Arial" w:hAnsi="Arial"/>
      <w:sz w:val="24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A85825"/>
    <w:rPr>
      <w:rFonts w:ascii="Arial" w:hAnsi="Arial" w:cs="Arial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00%20MN%20GROUP\MN%20GROUP%20memorandu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833A3-1A47-442A-8CBD-D9C043527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 GROUP memorandum.dot</Template>
  <TotalTime>237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Секретаријат за урбанизам и</vt:lpstr>
    </vt:vector>
  </TitlesOfParts>
  <Company>None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Секретаријат за урбанизам и</dc:title>
  <dc:creator>MN group</dc:creator>
  <cp:lastModifiedBy>Mirko</cp:lastModifiedBy>
  <cp:revision>21</cp:revision>
  <cp:lastPrinted>2022-10-26T15:05:00Z</cp:lastPrinted>
  <dcterms:created xsi:type="dcterms:W3CDTF">2020-06-11T15:36:00Z</dcterms:created>
  <dcterms:modified xsi:type="dcterms:W3CDTF">2022-10-26T15:05:00Z</dcterms:modified>
</cp:coreProperties>
</file>